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Christian HOLTE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BE1374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374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374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Sir Richard Holt of Colville(q.v.) and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E1374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(H.P. p.259)</w:t>
      </w:r>
    </w:p>
    <w:p w:rsidR="00BE1374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Edward Berkeley of Avon, Hampshire(q.v.).  (ibid.p.67)</w:t>
      </w:r>
    </w:p>
    <w:p w:rsidR="00BE1374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Thomas, of the Vine.  (ibid.)</w:t>
      </w:r>
    </w:p>
    <w:p w:rsidR="00BE1374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Laura = John,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Mountjoy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BE1374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374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374" w:rsidRPr="00BE1374" w:rsidRDefault="00BE137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2016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sectPr w:rsidR="00BE1374" w:rsidRPr="00BE13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374" w:rsidRDefault="00BE1374" w:rsidP="00564E3C">
      <w:pPr>
        <w:spacing w:after="0" w:line="240" w:lineRule="auto"/>
      </w:pPr>
      <w:r>
        <w:separator/>
      </w:r>
    </w:p>
  </w:endnote>
  <w:endnote w:type="continuationSeparator" w:id="0">
    <w:p w:rsidR="00BE1374" w:rsidRDefault="00BE137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E1374">
      <w:rPr>
        <w:rFonts w:ascii="Times New Roman" w:hAnsi="Times New Roman" w:cs="Times New Roman"/>
        <w:noProof/>
        <w:sz w:val="24"/>
        <w:szCs w:val="24"/>
      </w:rPr>
      <w:t>14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374" w:rsidRDefault="00BE1374" w:rsidP="00564E3C">
      <w:pPr>
        <w:spacing w:after="0" w:line="240" w:lineRule="auto"/>
      </w:pPr>
      <w:r>
        <w:separator/>
      </w:r>
    </w:p>
  </w:footnote>
  <w:footnote w:type="continuationSeparator" w:id="0">
    <w:p w:rsidR="00BE1374" w:rsidRDefault="00BE137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74"/>
    <w:rsid w:val="00372DC6"/>
    <w:rsid w:val="00564E3C"/>
    <w:rsid w:val="0064591D"/>
    <w:rsid w:val="00BE137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63EEB"/>
  <w15:chartTrackingRefBased/>
  <w15:docId w15:val="{E9B8A648-A725-4D2F-9D8E-44DBD482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7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2016-01-14T19:14:00Z</dcterms:created>
  <dcterms:modified xsi:type="dcterms:W3CDTF">2016-01-14T19:21:00Z</dcterms:modified>
</cp:coreProperties>
</file>